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EE" w:rsidRPr="00490A27" w:rsidRDefault="005E29EE" w:rsidP="00490A2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29EE" w:rsidRPr="003C2128" w:rsidRDefault="005E29EE" w:rsidP="003C2128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E29EE" w:rsidRPr="003C2128" w:rsidRDefault="005E29EE" w:rsidP="003C2128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Ind w:w="-106" w:type="dxa"/>
        <w:tblLook w:val="01E0"/>
      </w:tblPr>
      <w:tblGrid>
        <w:gridCol w:w="4142"/>
        <w:gridCol w:w="2386"/>
        <w:gridCol w:w="3893"/>
      </w:tblGrid>
      <w:tr w:rsidR="005E29EE" w:rsidRPr="006A743F">
        <w:trPr>
          <w:trHeight w:val="899"/>
        </w:trPr>
        <w:tc>
          <w:tcPr>
            <w:tcW w:w="1987" w:type="pct"/>
          </w:tcPr>
          <w:p w:rsidR="005E29EE" w:rsidRPr="003C2128" w:rsidRDefault="005E29EE" w:rsidP="003C2128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C212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Совет депутатов</w:t>
            </w:r>
          </w:p>
          <w:p w:rsidR="005E29EE" w:rsidRPr="003C2128" w:rsidRDefault="005E29EE" w:rsidP="003C2128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C212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муниципального образования</w:t>
            </w:r>
          </w:p>
          <w:p w:rsidR="005E29EE" w:rsidRPr="003C2128" w:rsidRDefault="005E29EE" w:rsidP="003C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212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«Кузьминское»</w:t>
            </w:r>
          </w:p>
        </w:tc>
        <w:tc>
          <w:tcPr>
            <w:tcW w:w="1145" w:type="pct"/>
          </w:tcPr>
          <w:p w:rsidR="005E29EE" w:rsidRPr="003C2128" w:rsidRDefault="005E29EE" w:rsidP="003C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743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53.25pt;height:50.25pt;visibility:visible">
                  <v:imagedata r:id="rId5" r:href="rId6"/>
                </v:shape>
              </w:pict>
            </w:r>
          </w:p>
        </w:tc>
        <w:tc>
          <w:tcPr>
            <w:tcW w:w="1868" w:type="pct"/>
          </w:tcPr>
          <w:p w:rsidR="005E29EE" w:rsidRPr="003C2128" w:rsidRDefault="005E29EE" w:rsidP="003C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12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3C212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Кузьминское»  муниципал кылдэтысь  депутатъёслэн  кенешсы</w:t>
            </w:r>
          </w:p>
        </w:tc>
      </w:tr>
    </w:tbl>
    <w:p w:rsidR="005E29EE" w:rsidRPr="003C2128" w:rsidRDefault="005E29EE" w:rsidP="003C2128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5E29EE" w:rsidRPr="003C2128" w:rsidRDefault="005E29EE" w:rsidP="003C2128">
      <w:pPr>
        <w:shd w:val="clear" w:color="auto" w:fill="FFFFFF"/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</w:pPr>
    </w:p>
    <w:p w:rsidR="005E29EE" w:rsidRPr="003C2128" w:rsidRDefault="005E29EE" w:rsidP="003C2128">
      <w:pPr>
        <w:shd w:val="clear" w:color="auto" w:fill="FFFFFF"/>
        <w:spacing w:after="0" w:line="360" w:lineRule="auto"/>
        <w:ind w:right="-5"/>
        <w:jc w:val="center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  <w:r w:rsidRPr="003C2128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    СОВЕТА  ДЕПУТАТОВ  МУНИЦИПАЛЬНОГО ОБРАЗОВАНИЯ </w:t>
      </w:r>
    </w:p>
    <w:p w:rsidR="005E29EE" w:rsidRPr="003C2128" w:rsidRDefault="005E29EE" w:rsidP="003C2128">
      <w:pPr>
        <w:shd w:val="clear" w:color="auto" w:fill="FFFFFF"/>
        <w:spacing w:after="0" w:line="360" w:lineRule="auto"/>
        <w:ind w:right="-5"/>
        <w:jc w:val="center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  <w:r w:rsidRPr="003C2128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 «КУЗЬМИНСКОЕ»</w:t>
      </w:r>
    </w:p>
    <w:p w:rsidR="005E29EE" w:rsidRPr="00490A27" w:rsidRDefault="005E29EE" w:rsidP="00490A27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90A2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РЕШЕНИЕ</w:t>
      </w:r>
    </w:p>
    <w:p w:rsidR="005E29EE" w:rsidRPr="00490A27" w:rsidRDefault="005E29EE" w:rsidP="00490A27">
      <w:pPr>
        <w:tabs>
          <w:tab w:val="left" w:pos="82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0A27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ab/>
      </w:r>
      <w:r w:rsidRPr="00490A27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E29EE" w:rsidRPr="00490A27" w:rsidRDefault="005E29EE" w:rsidP="00490A27">
      <w:pPr>
        <w:shd w:val="clear" w:color="auto" w:fill="FFFFFF"/>
        <w:tabs>
          <w:tab w:val="left" w:pos="330"/>
        </w:tabs>
        <w:spacing w:after="0" w:line="240" w:lineRule="auto"/>
        <w:ind w:right="-5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</w:pPr>
    </w:p>
    <w:p w:rsidR="005E29EE" w:rsidRPr="00490A27" w:rsidRDefault="005E29EE" w:rsidP="00490A27">
      <w:pPr>
        <w:shd w:val="clear" w:color="auto" w:fill="FFFFFF"/>
        <w:spacing w:after="0" w:line="360" w:lineRule="auto"/>
        <w:ind w:right="-5"/>
        <w:rPr>
          <w:rFonts w:ascii="Times New Roman" w:hAnsi="Times New Roman" w:cs="Times New Roman"/>
          <w:sz w:val="24"/>
          <w:szCs w:val="24"/>
          <w:lang w:eastAsia="ru-RU"/>
        </w:rPr>
      </w:pPr>
      <w:r w:rsidRPr="00490A27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             </w:t>
      </w:r>
      <w:r w:rsidRPr="00490A27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490A2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 итогах исполнения бюджета муниципального образования «Кузьминское»</w:t>
      </w:r>
    </w:p>
    <w:p w:rsidR="005E29EE" w:rsidRPr="00490A27" w:rsidRDefault="005E29EE" w:rsidP="00490A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0A2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 2014 год</w:t>
      </w:r>
    </w:p>
    <w:p w:rsidR="005E29EE" w:rsidRPr="00490A27" w:rsidRDefault="005E29EE" w:rsidP="00490A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9EE" w:rsidRPr="00490A27" w:rsidRDefault="005E29EE" w:rsidP="00490A27">
      <w:pPr>
        <w:shd w:val="clear" w:color="auto" w:fill="FFFFFF"/>
        <w:tabs>
          <w:tab w:val="left" w:pos="255"/>
        </w:tabs>
        <w:spacing w:after="0" w:line="240" w:lineRule="auto"/>
        <w:ind w:right="-5"/>
        <w:rPr>
          <w:rFonts w:ascii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490A27">
        <w:rPr>
          <w:rFonts w:ascii="Times New Roman" w:hAnsi="Times New Roman" w:cs="Times New Roman"/>
          <w:color w:val="000000"/>
          <w:spacing w:val="-4"/>
          <w:sz w:val="24"/>
          <w:szCs w:val="24"/>
          <w:lang w:eastAsia="ru-RU"/>
        </w:rPr>
        <w:t>Принято Советом депутатов</w:t>
      </w:r>
    </w:p>
    <w:p w:rsidR="005E29EE" w:rsidRPr="00490A27" w:rsidRDefault="005E29EE" w:rsidP="00490A27">
      <w:pPr>
        <w:shd w:val="clear" w:color="auto" w:fill="FFFFFF"/>
        <w:tabs>
          <w:tab w:val="left" w:pos="330"/>
          <w:tab w:val="left" w:pos="7485"/>
        </w:tabs>
        <w:spacing w:after="0" w:line="240" w:lineRule="auto"/>
        <w:ind w:right="-5"/>
        <w:rPr>
          <w:rFonts w:ascii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490A27">
        <w:rPr>
          <w:rFonts w:ascii="Times New Roman" w:hAnsi="Times New Roman" w:cs="Times New Roman"/>
          <w:color w:val="000000"/>
          <w:spacing w:val="-4"/>
          <w:sz w:val="24"/>
          <w:szCs w:val="24"/>
          <w:lang w:eastAsia="ru-RU"/>
        </w:rPr>
        <w:t>муниципального образов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  <w:lang w:eastAsia="ru-RU"/>
        </w:rPr>
        <w:t>ания «Кузьминское»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  <w:lang w:eastAsia="ru-RU"/>
        </w:rPr>
        <w:tab/>
        <w:t xml:space="preserve">           20 марта </w:t>
      </w:r>
      <w:r w:rsidRPr="00490A27">
        <w:rPr>
          <w:rFonts w:ascii="Times New Roman" w:hAnsi="Times New Roman" w:cs="Times New Roman"/>
          <w:color w:val="000000"/>
          <w:spacing w:val="-4"/>
          <w:sz w:val="24"/>
          <w:szCs w:val="24"/>
          <w:lang w:eastAsia="ru-RU"/>
        </w:rPr>
        <w:t>2015г.</w:t>
      </w:r>
    </w:p>
    <w:p w:rsidR="005E29EE" w:rsidRPr="00490A27" w:rsidRDefault="005E29EE" w:rsidP="00490A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29EE" w:rsidRPr="00490A27" w:rsidRDefault="005E29EE" w:rsidP="00490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0A27">
        <w:rPr>
          <w:rFonts w:ascii="Times New Roman" w:hAnsi="Times New Roman" w:cs="Times New Roman"/>
          <w:sz w:val="24"/>
          <w:szCs w:val="24"/>
          <w:lang w:eastAsia="ru-RU"/>
        </w:rPr>
        <w:t xml:space="preserve">         За  2014 год поступило доходов 2786,09 тыс. руб. при плане 2801,5 тыс. руб., что составляет 99,4 %. Собственных доходов поступило 643,01 тыс. руб. при плане 614 тыс. руб. Расходная часть бюджета выполнена на 95,5 %.</w:t>
      </w:r>
    </w:p>
    <w:p w:rsidR="005E29EE" w:rsidRPr="00490A27" w:rsidRDefault="005E29EE" w:rsidP="00490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29EE" w:rsidRPr="00490A27" w:rsidRDefault="005E29EE" w:rsidP="00490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0A27">
        <w:rPr>
          <w:rFonts w:ascii="Times New Roman" w:hAnsi="Times New Roman" w:cs="Times New Roman"/>
          <w:sz w:val="24"/>
          <w:szCs w:val="24"/>
          <w:lang w:eastAsia="ru-RU"/>
        </w:rPr>
        <w:t xml:space="preserve">         Руководствуясь Уставом муниципального образования «Кузьминское», Совет депутатов РЕШАЕТ:</w:t>
      </w:r>
    </w:p>
    <w:p w:rsidR="005E29EE" w:rsidRPr="00490A27" w:rsidRDefault="005E29EE" w:rsidP="00490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29EE" w:rsidRPr="00490A27" w:rsidRDefault="005E29EE" w:rsidP="00490A2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0A27">
        <w:rPr>
          <w:rFonts w:ascii="Times New Roman" w:hAnsi="Times New Roman" w:cs="Times New Roman"/>
          <w:sz w:val="24"/>
          <w:szCs w:val="24"/>
          <w:lang w:eastAsia="ru-RU"/>
        </w:rPr>
        <w:t>Утвердить отчет об исполнении бюджета муниципального образования «Кузьминское» за  2014 год по доходам в сумме 2786,09 тыс. руб., по расходам в сумме 2719,01 тыс. руб. с профицитом 67,08 тыс. руб.</w:t>
      </w:r>
    </w:p>
    <w:p w:rsidR="005E29EE" w:rsidRPr="00490A27" w:rsidRDefault="005E29EE" w:rsidP="00490A2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29EE" w:rsidRPr="00490A27" w:rsidRDefault="005E29EE" w:rsidP="00490A2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29EE" w:rsidRPr="00490A27" w:rsidRDefault="005E29EE" w:rsidP="00490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29EE" w:rsidRPr="00490A27" w:rsidRDefault="005E29EE" w:rsidP="00490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0A27">
        <w:rPr>
          <w:rFonts w:ascii="Times New Roman" w:hAnsi="Times New Roman" w:cs="Times New Roman"/>
          <w:sz w:val="24"/>
          <w:szCs w:val="24"/>
          <w:lang w:eastAsia="ru-RU"/>
        </w:rPr>
        <w:t xml:space="preserve">Глава муниципального </w:t>
      </w:r>
    </w:p>
    <w:p w:rsidR="005E29EE" w:rsidRPr="00490A27" w:rsidRDefault="005E29EE" w:rsidP="00490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0A27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образования «Кузьминское»   </w:t>
      </w:r>
      <w:r w:rsidRPr="00490A27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Г.Г.Осотова</w:t>
      </w:r>
    </w:p>
    <w:p w:rsidR="005E29EE" w:rsidRPr="00490A27" w:rsidRDefault="005E29EE" w:rsidP="00490A27">
      <w:pPr>
        <w:tabs>
          <w:tab w:val="left" w:pos="5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29EE" w:rsidRPr="00490A27" w:rsidRDefault="005E29EE" w:rsidP="00490A2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29EE" w:rsidRPr="0086048B" w:rsidRDefault="005E29EE" w:rsidP="00490A2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048B">
        <w:rPr>
          <w:rFonts w:ascii="Times New Roman" w:hAnsi="Times New Roman" w:cs="Times New Roman"/>
          <w:sz w:val="24"/>
          <w:szCs w:val="24"/>
          <w:lang w:eastAsia="ru-RU"/>
        </w:rPr>
        <w:t>с.Кузьма</w:t>
      </w:r>
    </w:p>
    <w:p w:rsidR="005E29EE" w:rsidRPr="0086048B" w:rsidRDefault="005E29EE">
      <w:pPr>
        <w:rPr>
          <w:rFonts w:ascii="Times New Roman" w:hAnsi="Times New Roman" w:cs="Times New Roman"/>
        </w:rPr>
      </w:pPr>
      <w:r w:rsidRPr="0086048B">
        <w:rPr>
          <w:rFonts w:ascii="Times New Roman" w:hAnsi="Times New Roman" w:cs="Times New Roman"/>
        </w:rPr>
        <w:t>От 20 марта 2015г</w:t>
      </w:r>
    </w:p>
    <w:p w:rsidR="005E29EE" w:rsidRPr="0086048B" w:rsidRDefault="005E29EE">
      <w:pPr>
        <w:rPr>
          <w:rFonts w:ascii="Times New Roman" w:hAnsi="Times New Roman" w:cs="Times New Roman"/>
        </w:rPr>
      </w:pPr>
      <w:r w:rsidRPr="0086048B">
        <w:rPr>
          <w:rFonts w:ascii="Times New Roman" w:hAnsi="Times New Roman" w:cs="Times New Roman"/>
        </w:rPr>
        <w:t xml:space="preserve">№ </w:t>
      </w:r>
      <w:bookmarkStart w:id="0" w:name="_GoBack"/>
      <w:bookmarkEnd w:id="0"/>
      <w:r w:rsidRPr="0086048B">
        <w:rPr>
          <w:rFonts w:ascii="Times New Roman" w:hAnsi="Times New Roman" w:cs="Times New Roman"/>
        </w:rPr>
        <w:t>121</w:t>
      </w:r>
    </w:p>
    <w:sectPr w:rsidR="005E29EE" w:rsidRPr="0086048B" w:rsidSect="00E36F6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635EB"/>
    <w:multiLevelType w:val="hybridMultilevel"/>
    <w:tmpl w:val="B95A2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A27"/>
    <w:rsid w:val="001D2DF5"/>
    <w:rsid w:val="003C2128"/>
    <w:rsid w:val="00490A27"/>
    <w:rsid w:val="005E29EE"/>
    <w:rsid w:val="00603D1F"/>
    <w:rsid w:val="006A743F"/>
    <w:rsid w:val="0086048B"/>
    <w:rsid w:val="00B37ACD"/>
    <w:rsid w:val="00B97882"/>
    <w:rsid w:val="00E36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88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90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0A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Documents%20and%20Settings\User\NEW\GERB3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163</Words>
  <Characters>935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2015-03-08T06:52:00Z</dcterms:created>
  <dcterms:modified xsi:type="dcterms:W3CDTF">2015-03-24T10:52:00Z</dcterms:modified>
</cp:coreProperties>
</file>